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96822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LEGG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1CCCC79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38CD1BEB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B4D7AB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C29808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Morgan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Kidwelly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entry ad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terminum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qui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preteriit</w:t>
      </w:r>
      <w:proofErr w:type="spellEnd"/>
      <w:proofErr w:type="gramEnd"/>
    </w:p>
    <w:p w14:paraId="0F4F4DBD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him.</w:t>
      </w:r>
    </w:p>
    <w:p w14:paraId="70661589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7552CB9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A163BD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7C1BC7" w14:textId="77777777" w:rsidR="00681492" w:rsidRDefault="00681492" w:rsidP="00681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May 2021</w:t>
      </w:r>
    </w:p>
    <w:p w14:paraId="0CE5AB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1E4E5" w14:textId="77777777" w:rsidR="00681492" w:rsidRDefault="00681492" w:rsidP="009139A6">
      <w:r>
        <w:separator/>
      </w:r>
    </w:p>
  </w:endnote>
  <w:endnote w:type="continuationSeparator" w:id="0">
    <w:p w14:paraId="13766B68" w14:textId="77777777" w:rsidR="00681492" w:rsidRDefault="006814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B8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08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9F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B3625" w14:textId="77777777" w:rsidR="00681492" w:rsidRDefault="00681492" w:rsidP="009139A6">
      <w:r>
        <w:separator/>
      </w:r>
    </w:p>
  </w:footnote>
  <w:footnote w:type="continuationSeparator" w:id="0">
    <w:p w14:paraId="0271273A" w14:textId="77777777" w:rsidR="00681492" w:rsidRDefault="006814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68E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DA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7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492"/>
    <w:rsid w:val="000666E0"/>
    <w:rsid w:val="002510B7"/>
    <w:rsid w:val="005C130B"/>
    <w:rsid w:val="0068149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D5605"/>
  <w15:chartTrackingRefBased/>
  <w15:docId w15:val="{5A82EB38-9C1E-42EE-BE69-168FF3929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14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2021-06-21T09:07:00Z</dcterms:created>
  <dcterms:modified xsi:type="dcterms:W3CDTF">2021-06-21T09:07:00Z</dcterms:modified>
</cp:coreProperties>
</file>